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366F0E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ROSE</w:t>
      </w:r>
      <w:r>
        <w:rPr>
          <w:rFonts w:ascii="Times New Roman" w:hAnsi="Times New Roman" w:cs="Times New Roman"/>
          <w:sz w:val="24"/>
          <w:szCs w:val="24"/>
        </w:rPr>
        <w:t xml:space="preserve">       (fl.1484)</w:t>
      </w:r>
    </w:p>
    <w:p w:rsidR="00366F0E" w:rsidRDefault="00366F0E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Rector of Quendon, Essex.</w:t>
      </w:r>
    </w:p>
    <w:p w:rsidR="00366F0E" w:rsidRDefault="00366F0E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66F0E" w:rsidRDefault="00366F0E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66F0E" w:rsidRDefault="00366F0E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1484</w:t>
      </w:r>
      <w:r>
        <w:rPr>
          <w:rFonts w:ascii="Times New Roman" w:hAnsi="Times New Roman" w:cs="Times New Roman"/>
          <w:sz w:val="24"/>
          <w:szCs w:val="24"/>
        </w:rPr>
        <w:tab/>
        <w:t>He became Rector.   (Alumni Cantab.vol.1 part 3 p.487)</w:t>
      </w:r>
    </w:p>
    <w:p w:rsidR="00366F0E" w:rsidRDefault="00366F0E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66F0E" w:rsidRDefault="00366F0E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66F0E" w:rsidRPr="00366F0E" w:rsidRDefault="00366F0E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June 2016</w:t>
      </w:r>
      <w:bookmarkStart w:id="0" w:name="_GoBack"/>
      <w:bookmarkEnd w:id="0"/>
    </w:p>
    <w:sectPr w:rsidR="00366F0E" w:rsidRPr="00366F0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6F0E" w:rsidRDefault="00366F0E" w:rsidP="00E71FC3">
      <w:pPr>
        <w:spacing w:after="0" w:line="240" w:lineRule="auto"/>
      </w:pPr>
      <w:r>
        <w:separator/>
      </w:r>
    </w:p>
  </w:endnote>
  <w:endnote w:type="continuationSeparator" w:id="0">
    <w:p w:rsidR="00366F0E" w:rsidRDefault="00366F0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6F0E" w:rsidRDefault="00366F0E" w:rsidP="00E71FC3">
      <w:pPr>
        <w:spacing w:after="0" w:line="240" w:lineRule="auto"/>
      </w:pPr>
      <w:r>
        <w:separator/>
      </w:r>
    </w:p>
  </w:footnote>
  <w:footnote w:type="continuationSeparator" w:id="0">
    <w:p w:rsidR="00366F0E" w:rsidRDefault="00366F0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F0E"/>
    <w:rsid w:val="00366F0E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0573B4"/>
  <w15:chartTrackingRefBased/>
  <w15:docId w15:val="{77CDC613-36EC-4367-B9CE-82AE39EAD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2016-06-06T20:45:00Z</dcterms:created>
  <dcterms:modified xsi:type="dcterms:W3CDTF">2016-06-06T20:49:00Z</dcterms:modified>
</cp:coreProperties>
</file>